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A02E5" w14:textId="77777777" w:rsidR="007877E9" w:rsidRDefault="007877E9" w:rsidP="00787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KENTWODE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CBE021A" w14:textId="77777777" w:rsidR="007877E9" w:rsidRDefault="007877E9" w:rsidP="007877E9">
      <w:pPr>
        <w:rPr>
          <w:rFonts w:ascii="Times New Roman" w:hAnsi="Times New Roman" w:cs="Times New Roman"/>
        </w:rPr>
      </w:pPr>
    </w:p>
    <w:p w14:paraId="0063837B" w14:textId="77777777" w:rsidR="007877E9" w:rsidRDefault="007877E9" w:rsidP="007877E9">
      <w:pPr>
        <w:rPr>
          <w:rFonts w:ascii="Times New Roman" w:hAnsi="Times New Roman" w:cs="Times New Roman"/>
        </w:rPr>
      </w:pPr>
    </w:p>
    <w:p w14:paraId="04B7A59B" w14:textId="77777777" w:rsidR="007877E9" w:rsidRDefault="007877E9" w:rsidP="00787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Son of Robert </w:t>
      </w:r>
      <w:proofErr w:type="spellStart"/>
      <w:r>
        <w:rPr>
          <w:rFonts w:ascii="Times New Roman" w:hAnsi="Times New Roman" w:cs="Times New Roman"/>
        </w:rPr>
        <w:t>Kentwode</w:t>
      </w:r>
      <w:proofErr w:type="spellEnd"/>
      <w:r>
        <w:rPr>
          <w:rFonts w:ascii="Times New Roman" w:hAnsi="Times New Roman" w:cs="Times New Roman"/>
        </w:rPr>
        <w:t>.</w:t>
      </w:r>
    </w:p>
    <w:p w14:paraId="1458ED53" w14:textId="77777777" w:rsidR="007877E9" w:rsidRDefault="007877E9" w:rsidP="00787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2954BFA" w14:textId="77777777" w:rsidR="007877E9" w:rsidRDefault="007877E9" w:rsidP="007877E9">
      <w:pPr>
        <w:rPr>
          <w:rFonts w:ascii="Times New Roman" w:hAnsi="Times New Roman" w:cs="Times New Roman"/>
        </w:rPr>
      </w:pPr>
    </w:p>
    <w:p w14:paraId="249079AB" w14:textId="77777777" w:rsidR="007877E9" w:rsidRDefault="007877E9" w:rsidP="007877E9">
      <w:pPr>
        <w:rPr>
          <w:rFonts w:ascii="Times New Roman" w:hAnsi="Times New Roman" w:cs="Times New Roman"/>
        </w:rPr>
      </w:pPr>
    </w:p>
    <w:p w14:paraId="55986E06" w14:textId="77777777" w:rsidR="007877E9" w:rsidRDefault="007877E9" w:rsidP="00787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Bernard </w:t>
      </w:r>
      <w:proofErr w:type="spellStart"/>
      <w:r>
        <w:rPr>
          <w:rFonts w:ascii="Times New Roman" w:hAnsi="Times New Roman" w:cs="Times New Roman"/>
        </w:rPr>
        <w:t>Brocas</w:t>
      </w:r>
      <w:proofErr w:type="spellEnd"/>
      <w:r>
        <w:rPr>
          <w:rFonts w:ascii="Times New Roman" w:hAnsi="Times New Roman" w:cs="Times New Roman"/>
        </w:rPr>
        <w:t>(q.v.) and John Westlake(q.v.) made a plaint of indenture</w:t>
      </w:r>
    </w:p>
    <w:p w14:paraId="53C1B6A8" w14:textId="77777777" w:rsidR="007877E9" w:rsidRDefault="007877E9" w:rsidP="00787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Alexander Cheyne(q.v.) and his wife, Florence(q.v.).  (ibid.)</w:t>
      </w:r>
    </w:p>
    <w:p w14:paraId="49891E5A" w14:textId="77777777" w:rsidR="007877E9" w:rsidRDefault="007877E9" w:rsidP="007877E9">
      <w:pPr>
        <w:rPr>
          <w:rFonts w:ascii="Times New Roman" w:hAnsi="Times New Roman" w:cs="Times New Roman"/>
        </w:rPr>
      </w:pPr>
    </w:p>
    <w:p w14:paraId="2C5E3BF0" w14:textId="77777777" w:rsidR="007877E9" w:rsidRDefault="007877E9" w:rsidP="007877E9">
      <w:pPr>
        <w:rPr>
          <w:rFonts w:ascii="Times New Roman" w:hAnsi="Times New Roman" w:cs="Times New Roman"/>
        </w:rPr>
      </w:pPr>
    </w:p>
    <w:p w14:paraId="362E267A" w14:textId="77777777" w:rsidR="007877E9" w:rsidRDefault="007877E9" w:rsidP="00787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2018</w:t>
      </w:r>
    </w:p>
    <w:p w14:paraId="2386EA51" w14:textId="77777777" w:rsidR="006B2F86" w:rsidRPr="00E71FC3" w:rsidRDefault="007877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A30F6" w14:textId="77777777" w:rsidR="007877E9" w:rsidRDefault="007877E9" w:rsidP="00E71FC3">
      <w:r>
        <w:separator/>
      </w:r>
    </w:p>
  </w:endnote>
  <w:endnote w:type="continuationSeparator" w:id="0">
    <w:p w14:paraId="5BD91676" w14:textId="77777777" w:rsidR="007877E9" w:rsidRDefault="007877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ED6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9E0DD" w14:textId="77777777" w:rsidR="007877E9" w:rsidRDefault="007877E9" w:rsidP="00E71FC3">
      <w:r>
        <w:separator/>
      </w:r>
    </w:p>
  </w:footnote>
  <w:footnote w:type="continuationSeparator" w:id="0">
    <w:p w14:paraId="2F948196" w14:textId="77777777" w:rsidR="007877E9" w:rsidRDefault="007877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7E9"/>
    <w:rsid w:val="001A7C09"/>
    <w:rsid w:val="00577BD5"/>
    <w:rsid w:val="00656CBA"/>
    <w:rsid w:val="006A1F77"/>
    <w:rsid w:val="00733BE7"/>
    <w:rsid w:val="007877E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F6FEA"/>
  <w15:chartTrackingRefBased/>
  <w15:docId w15:val="{BA43000B-FFB2-453F-8396-BCD90B23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7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7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2018-03-07T21:06:00Z</dcterms:created>
  <dcterms:modified xsi:type="dcterms:W3CDTF">2018-03-07T21:06:00Z</dcterms:modified>
</cp:coreProperties>
</file>